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38E" w:rsidRDefault="00BB238E" w:rsidP="003C217B">
      <w:pPr>
        <w:autoSpaceDN w:val="0"/>
        <w:adjustRightInd w:val="0"/>
        <w:snapToGrid w:val="0"/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附件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：</w:t>
      </w:r>
    </w:p>
    <w:p w:rsidR="00BB238E" w:rsidRPr="0074149A" w:rsidRDefault="00BB238E" w:rsidP="003C217B">
      <w:pPr>
        <w:autoSpaceDN w:val="0"/>
        <w:adjustRightInd w:val="0"/>
        <w:snapToGrid w:val="0"/>
        <w:spacing w:line="360" w:lineRule="auto"/>
        <w:jc w:val="center"/>
        <w:rPr>
          <w:b/>
          <w:sz w:val="28"/>
          <w:szCs w:val="28"/>
        </w:rPr>
      </w:pPr>
      <w:r w:rsidRPr="0074149A">
        <w:rPr>
          <w:rFonts w:hint="eastAsia"/>
          <w:b/>
          <w:sz w:val="28"/>
          <w:szCs w:val="28"/>
        </w:rPr>
        <w:t>安徽财经大学会计学院本科生科研作品替代毕业论文（设计）申请表</w:t>
      </w:r>
    </w:p>
    <w:p w:rsidR="00BB238E" w:rsidRDefault="00BB238E" w:rsidP="003C217B">
      <w:pPr>
        <w:autoSpaceDN w:val="0"/>
        <w:adjustRightInd w:val="0"/>
        <w:snapToGrid w:val="0"/>
        <w:spacing w:line="360" w:lineRule="auto"/>
        <w:jc w:val="center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3"/>
        <w:gridCol w:w="1766"/>
        <w:gridCol w:w="869"/>
        <w:gridCol w:w="1951"/>
        <w:gridCol w:w="876"/>
        <w:gridCol w:w="1757"/>
      </w:tblGrid>
      <w:tr w:rsidR="00BB238E" w:rsidRPr="00817729" w:rsidTr="008974F2">
        <w:trPr>
          <w:jc w:val="center"/>
        </w:trPr>
        <w:tc>
          <w:tcPr>
            <w:tcW w:w="1073" w:type="dxa"/>
          </w:tcPr>
          <w:p w:rsidR="00BB238E" w:rsidRPr="00817729" w:rsidRDefault="00BB238E" w:rsidP="008974F2">
            <w:pPr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  <w:szCs w:val="24"/>
              </w:rPr>
            </w:pPr>
            <w:r w:rsidRPr="00817729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766" w:type="dxa"/>
          </w:tcPr>
          <w:p w:rsidR="00BB238E" w:rsidRPr="00817729" w:rsidRDefault="00BB238E" w:rsidP="008974F2">
            <w:pPr>
              <w:autoSpaceDN w:val="0"/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69" w:type="dxa"/>
          </w:tcPr>
          <w:p w:rsidR="00BB238E" w:rsidRPr="00817729" w:rsidRDefault="00BB238E" w:rsidP="008974F2">
            <w:pPr>
              <w:autoSpaceDN w:val="0"/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  <w:r w:rsidRPr="00817729"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1951" w:type="dxa"/>
          </w:tcPr>
          <w:p w:rsidR="00BB238E" w:rsidRPr="00817729" w:rsidRDefault="00BB238E" w:rsidP="008974F2">
            <w:pPr>
              <w:autoSpaceDN w:val="0"/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76" w:type="dxa"/>
          </w:tcPr>
          <w:p w:rsidR="00BB238E" w:rsidRPr="00817729" w:rsidRDefault="00BB238E" w:rsidP="008974F2">
            <w:pPr>
              <w:autoSpaceDN w:val="0"/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  <w:r w:rsidRPr="00817729"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757" w:type="dxa"/>
          </w:tcPr>
          <w:p w:rsidR="00BB238E" w:rsidRPr="00817729" w:rsidRDefault="00BB238E" w:rsidP="008974F2">
            <w:pPr>
              <w:autoSpaceDN w:val="0"/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BB238E" w:rsidRPr="00817729" w:rsidTr="008974F2">
        <w:trPr>
          <w:jc w:val="center"/>
        </w:trPr>
        <w:tc>
          <w:tcPr>
            <w:tcW w:w="1073" w:type="dxa"/>
          </w:tcPr>
          <w:p w:rsidR="00BB238E" w:rsidRDefault="00BB238E" w:rsidP="008974F2">
            <w:pPr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7209BC">
              <w:rPr>
                <w:rFonts w:hint="eastAsia"/>
                <w:sz w:val="18"/>
                <w:szCs w:val="18"/>
              </w:rPr>
              <w:t>用于申请替代毕业论文的科研作品</w:t>
            </w:r>
          </w:p>
          <w:p w:rsidR="00BB238E" w:rsidRPr="007209BC" w:rsidRDefault="00BB238E" w:rsidP="008974F2">
            <w:pPr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7209BC">
              <w:rPr>
                <w:rFonts w:hint="eastAsia"/>
                <w:sz w:val="18"/>
                <w:szCs w:val="18"/>
              </w:rPr>
              <w:t>名称</w:t>
            </w:r>
          </w:p>
        </w:tc>
        <w:tc>
          <w:tcPr>
            <w:tcW w:w="7219" w:type="dxa"/>
            <w:gridSpan w:val="5"/>
          </w:tcPr>
          <w:p w:rsidR="00BB238E" w:rsidRPr="00817729" w:rsidRDefault="00BB238E" w:rsidP="008974F2">
            <w:pPr>
              <w:autoSpaceDN w:val="0"/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 w:rsidR="00BB238E" w:rsidRPr="00817729" w:rsidTr="00201F1A">
        <w:trPr>
          <w:trHeight w:val="5986"/>
          <w:jc w:val="center"/>
        </w:trPr>
        <w:tc>
          <w:tcPr>
            <w:tcW w:w="1073" w:type="dxa"/>
            <w:vAlign w:val="center"/>
          </w:tcPr>
          <w:p w:rsidR="00BB238E" w:rsidRPr="00817729" w:rsidRDefault="00BB238E" w:rsidP="008974F2">
            <w:pPr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 w:rsidRPr="00817729">
              <w:rPr>
                <w:rFonts w:hint="eastAsia"/>
                <w:szCs w:val="21"/>
              </w:rPr>
              <w:t>科研</w:t>
            </w:r>
          </w:p>
          <w:p w:rsidR="00BB238E" w:rsidRPr="00817729" w:rsidRDefault="00BB238E" w:rsidP="008974F2">
            <w:pPr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 w:rsidRPr="00817729">
              <w:rPr>
                <w:rFonts w:hint="eastAsia"/>
                <w:szCs w:val="21"/>
              </w:rPr>
              <w:t>作品</w:t>
            </w:r>
          </w:p>
          <w:p w:rsidR="00BB238E" w:rsidRDefault="00BB238E" w:rsidP="008974F2">
            <w:pPr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 w:rsidRPr="00817729">
              <w:rPr>
                <w:rFonts w:hint="eastAsia"/>
                <w:szCs w:val="21"/>
              </w:rPr>
              <w:t>情况</w:t>
            </w:r>
          </w:p>
          <w:p w:rsidR="00BB238E" w:rsidRPr="00817729" w:rsidRDefault="00BB238E" w:rsidP="008974F2">
            <w:pPr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概述</w:t>
            </w:r>
          </w:p>
        </w:tc>
        <w:tc>
          <w:tcPr>
            <w:tcW w:w="7219" w:type="dxa"/>
            <w:gridSpan w:val="5"/>
          </w:tcPr>
          <w:p w:rsidR="00BB238E" w:rsidRPr="00817729" w:rsidRDefault="00BB238E" w:rsidP="00016D94">
            <w:pPr>
              <w:autoSpaceDN w:val="0"/>
              <w:adjustRightInd w:val="0"/>
              <w:snapToGrid w:val="0"/>
              <w:spacing w:beforeLines="50"/>
              <w:ind w:firstLineChars="100" w:firstLine="210"/>
              <w:jc w:val="left"/>
              <w:rPr>
                <w:szCs w:val="21"/>
              </w:rPr>
            </w:pPr>
            <w:r w:rsidRPr="00817729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包括：</w:t>
            </w:r>
            <w:r w:rsidRPr="00817729">
              <w:rPr>
                <w:rFonts w:hint="eastAsia"/>
                <w:szCs w:val="21"/>
              </w:rPr>
              <w:t>论文摘要，发表的期刊信息或入选会议信息；科研作品简介、获得的奖励名称及级别；获准立项的科研项目简介、研究内容；</w:t>
            </w:r>
            <w:r w:rsidRPr="00817729">
              <w:rPr>
                <w:szCs w:val="21"/>
              </w:rPr>
              <w:t>.</w:t>
            </w:r>
            <w:r w:rsidRPr="00817729">
              <w:rPr>
                <w:rFonts w:hint="eastAsia"/>
                <w:szCs w:val="21"/>
              </w:rPr>
              <w:t>调研报告摘要）</w:t>
            </w:r>
          </w:p>
          <w:p w:rsidR="00BB238E" w:rsidRPr="00817729" w:rsidRDefault="00BB238E" w:rsidP="008974F2">
            <w:pPr>
              <w:autoSpaceDN w:val="0"/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  <w:p w:rsidR="00BB238E" w:rsidRPr="00817729" w:rsidRDefault="00BB238E" w:rsidP="008974F2">
            <w:pPr>
              <w:autoSpaceDN w:val="0"/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  <w:p w:rsidR="00BB238E" w:rsidRPr="00524237" w:rsidRDefault="00BB238E" w:rsidP="008974F2">
            <w:pPr>
              <w:autoSpaceDN w:val="0"/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  <w:p w:rsidR="00BB238E" w:rsidRPr="00817729" w:rsidRDefault="00BB238E" w:rsidP="008974F2">
            <w:pPr>
              <w:autoSpaceDN w:val="0"/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  <w:p w:rsidR="00BB238E" w:rsidRPr="00817729" w:rsidRDefault="00BB238E" w:rsidP="008974F2">
            <w:pPr>
              <w:autoSpaceDN w:val="0"/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  <w:p w:rsidR="00BB238E" w:rsidRPr="00817729" w:rsidRDefault="00BB238E" w:rsidP="008974F2">
            <w:pPr>
              <w:autoSpaceDN w:val="0"/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  <w:p w:rsidR="00BB238E" w:rsidRPr="00817729" w:rsidRDefault="00BB238E" w:rsidP="008974F2">
            <w:pPr>
              <w:autoSpaceDN w:val="0"/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  <w:p w:rsidR="00BB238E" w:rsidRDefault="00BB238E" w:rsidP="008974F2">
            <w:pPr>
              <w:autoSpaceDN w:val="0"/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sz w:val="24"/>
                <w:szCs w:val="24"/>
              </w:rPr>
            </w:pPr>
          </w:p>
          <w:p w:rsidR="00BB238E" w:rsidRDefault="00BB238E" w:rsidP="008974F2">
            <w:pPr>
              <w:autoSpaceDN w:val="0"/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sz w:val="24"/>
                <w:szCs w:val="24"/>
              </w:rPr>
            </w:pPr>
          </w:p>
          <w:p w:rsidR="00BB238E" w:rsidRDefault="00BB238E" w:rsidP="008974F2">
            <w:pPr>
              <w:autoSpaceDN w:val="0"/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sz w:val="24"/>
                <w:szCs w:val="24"/>
              </w:rPr>
            </w:pPr>
          </w:p>
          <w:p w:rsidR="00BB238E" w:rsidRDefault="00BB238E" w:rsidP="008974F2">
            <w:pPr>
              <w:autoSpaceDN w:val="0"/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sz w:val="24"/>
                <w:szCs w:val="24"/>
              </w:rPr>
            </w:pPr>
            <w:r w:rsidRPr="00817729">
              <w:rPr>
                <w:rFonts w:hint="eastAsia"/>
                <w:sz w:val="24"/>
                <w:szCs w:val="24"/>
              </w:rPr>
              <w:t>申请人</w:t>
            </w:r>
            <w:r>
              <w:rPr>
                <w:rFonts w:hint="eastAsia"/>
                <w:sz w:val="24"/>
                <w:szCs w:val="24"/>
              </w:rPr>
              <w:t>（签字）：</w:t>
            </w:r>
            <w:r>
              <w:rPr>
                <w:sz w:val="24"/>
                <w:szCs w:val="24"/>
              </w:rPr>
              <w:t xml:space="preserve">            </w:t>
            </w:r>
          </w:p>
          <w:p w:rsidR="00BB238E" w:rsidRDefault="00BB238E" w:rsidP="008974F2">
            <w:pPr>
              <w:autoSpaceDN w:val="0"/>
              <w:adjustRightInd w:val="0"/>
              <w:snapToGrid w:val="0"/>
              <w:spacing w:line="360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联系电话：</w:t>
            </w:r>
          </w:p>
          <w:p w:rsidR="00BB238E" w:rsidRPr="00817729" w:rsidRDefault="00BB238E" w:rsidP="00201F1A">
            <w:pPr>
              <w:autoSpaceDN w:val="0"/>
              <w:adjustRightInd w:val="0"/>
              <w:snapToGrid w:val="0"/>
              <w:spacing w:line="360" w:lineRule="auto"/>
              <w:ind w:firstLineChars="2150" w:firstLine="5160"/>
              <w:jc w:val="left"/>
              <w:rPr>
                <w:sz w:val="24"/>
                <w:szCs w:val="24"/>
              </w:rPr>
            </w:pPr>
            <w:r w:rsidRPr="00817729"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</w:t>
            </w:r>
            <w:r w:rsidRPr="00817729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</w:t>
            </w:r>
            <w:r w:rsidRPr="00817729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BB238E" w:rsidRPr="00817729" w:rsidTr="008974F2">
        <w:trPr>
          <w:trHeight w:val="1835"/>
          <w:jc w:val="center"/>
        </w:trPr>
        <w:tc>
          <w:tcPr>
            <w:tcW w:w="1073" w:type="dxa"/>
            <w:vAlign w:val="center"/>
          </w:tcPr>
          <w:p w:rsidR="00BB238E" w:rsidRPr="00817729" w:rsidRDefault="00BB238E" w:rsidP="008974F2">
            <w:pPr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指导教师认定意见</w:t>
            </w:r>
          </w:p>
        </w:tc>
        <w:tc>
          <w:tcPr>
            <w:tcW w:w="7219" w:type="dxa"/>
            <w:gridSpan w:val="5"/>
          </w:tcPr>
          <w:p w:rsidR="00BB238E" w:rsidRDefault="00BB238E" w:rsidP="00016D94">
            <w:pPr>
              <w:autoSpaceDN w:val="0"/>
              <w:adjustRightInd w:val="0"/>
              <w:snapToGrid w:val="0"/>
              <w:spacing w:beforeLines="50"/>
              <w:ind w:firstLineChars="100" w:firstLine="210"/>
              <w:jc w:val="left"/>
              <w:rPr>
                <w:szCs w:val="21"/>
              </w:rPr>
            </w:pPr>
          </w:p>
          <w:p w:rsidR="00BB238E" w:rsidRDefault="00BB238E" w:rsidP="00016D94">
            <w:pPr>
              <w:autoSpaceDN w:val="0"/>
              <w:adjustRightInd w:val="0"/>
              <w:snapToGrid w:val="0"/>
              <w:spacing w:beforeLines="50"/>
              <w:ind w:firstLineChars="100" w:firstLine="210"/>
              <w:jc w:val="left"/>
              <w:rPr>
                <w:szCs w:val="21"/>
              </w:rPr>
            </w:pPr>
          </w:p>
          <w:p w:rsidR="00BB238E" w:rsidRDefault="00BB238E" w:rsidP="00016D94">
            <w:pPr>
              <w:autoSpaceDN w:val="0"/>
              <w:adjustRightInd w:val="0"/>
              <w:snapToGrid w:val="0"/>
              <w:spacing w:beforeLines="50"/>
              <w:ind w:firstLineChars="100" w:firstLine="210"/>
              <w:jc w:val="left"/>
              <w:rPr>
                <w:szCs w:val="21"/>
              </w:rPr>
            </w:pPr>
          </w:p>
          <w:p w:rsidR="00BB238E" w:rsidRPr="00817729" w:rsidRDefault="00BB238E" w:rsidP="00016D94">
            <w:pPr>
              <w:autoSpaceDN w:val="0"/>
              <w:adjustRightInd w:val="0"/>
              <w:snapToGrid w:val="0"/>
              <w:spacing w:beforeLines="50"/>
              <w:ind w:firstLineChars="100" w:firstLine="240"/>
              <w:jc w:val="left"/>
              <w:rPr>
                <w:szCs w:val="21"/>
              </w:rPr>
            </w:pPr>
            <w:r>
              <w:rPr>
                <w:rFonts w:hint="eastAsia"/>
                <w:sz w:val="24"/>
                <w:szCs w:val="24"/>
              </w:rPr>
              <w:t>指导教师（签字）：</w:t>
            </w:r>
            <w:r>
              <w:rPr>
                <w:sz w:val="24"/>
                <w:szCs w:val="24"/>
              </w:rPr>
              <w:t xml:space="preserve">                         </w:t>
            </w:r>
            <w:r w:rsidRPr="00E810D3"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</w:t>
            </w:r>
            <w:r w:rsidRPr="00E810D3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 </w:t>
            </w:r>
            <w:r w:rsidRPr="00E810D3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BB238E" w:rsidRPr="00817729" w:rsidTr="00201F1A">
        <w:trPr>
          <w:trHeight w:val="2541"/>
          <w:jc w:val="center"/>
        </w:trPr>
        <w:tc>
          <w:tcPr>
            <w:tcW w:w="1073" w:type="dxa"/>
            <w:vAlign w:val="center"/>
          </w:tcPr>
          <w:p w:rsidR="00BB238E" w:rsidRPr="00817729" w:rsidRDefault="00BB238E" w:rsidP="008974F2">
            <w:pPr>
              <w:autoSpaceDN w:val="0"/>
              <w:adjustRightInd w:val="0"/>
              <w:snapToGrid w:val="0"/>
              <w:jc w:val="center"/>
              <w:rPr>
                <w:szCs w:val="21"/>
              </w:rPr>
            </w:pPr>
            <w:r w:rsidRPr="00817729">
              <w:rPr>
                <w:rFonts w:hint="eastAsia"/>
                <w:szCs w:val="21"/>
              </w:rPr>
              <w:t>学院教授委员会认定意见</w:t>
            </w:r>
          </w:p>
        </w:tc>
        <w:tc>
          <w:tcPr>
            <w:tcW w:w="7219" w:type="dxa"/>
            <w:gridSpan w:val="5"/>
          </w:tcPr>
          <w:p w:rsidR="00BB238E" w:rsidRPr="00817729" w:rsidRDefault="00BB238E" w:rsidP="008974F2">
            <w:pPr>
              <w:autoSpaceDN w:val="0"/>
              <w:adjustRightInd w:val="0"/>
              <w:snapToGrid w:val="0"/>
              <w:jc w:val="left"/>
              <w:rPr>
                <w:szCs w:val="21"/>
              </w:rPr>
            </w:pPr>
          </w:p>
          <w:p w:rsidR="00BB238E" w:rsidRPr="00817729" w:rsidRDefault="00BB238E" w:rsidP="008974F2">
            <w:pPr>
              <w:autoSpaceDN w:val="0"/>
              <w:adjustRightInd w:val="0"/>
              <w:snapToGrid w:val="0"/>
              <w:jc w:val="left"/>
              <w:rPr>
                <w:szCs w:val="21"/>
              </w:rPr>
            </w:pPr>
          </w:p>
          <w:p w:rsidR="00BB238E" w:rsidRPr="00817729" w:rsidRDefault="00BB238E" w:rsidP="008974F2">
            <w:pPr>
              <w:autoSpaceDN w:val="0"/>
              <w:adjustRightInd w:val="0"/>
              <w:snapToGrid w:val="0"/>
              <w:jc w:val="left"/>
              <w:rPr>
                <w:szCs w:val="21"/>
              </w:rPr>
            </w:pPr>
          </w:p>
          <w:p w:rsidR="00BB238E" w:rsidRPr="00817729" w:rsidRDefault="00BB238E" w:rsidP="008974F2">
            <w:pPr>
              <w:autoSpaceDN w:val="0"/>
              <w:adjustRightInd w:val="0"/>
              <w:snapToGrid w:val="0"/>
              <w:jc w:val="left"/>
              <w:rPr>
                <w:szCs w:val="21"/>
              </w:rPr>
            </w:pPr>
          </w:p>
          <w:p w:rsidR="00BB238E" w:rsidRDefault="00BB238E" w:rsidP="00201F1A">
            <w:pPr>
              <w:autoSpaceDN w:val="0"/>
              <w:adjustRightInd w:val="0"/>
              <w:snapToGrid w:val="0"/>
              <w:jc w:val="left"/>
              <w:rPr>
                <w:szCs w:val="21"/>
              </w:rPr>
            </w:pPr>
          </w:p>
          <w:p w:rsidR="00BB238E" w:rsidRDefault="00BB238E" w:rsidP="00201F1A">
            <w:pPr>
              <w:autoSpaceDN w:val="0"/>
              <w:adjustRightInd w:val="0"/>
              <w:snapToGrid w:val="0"/>
              <w:jc w:val="left"/>
              <w:rPr>
                <w:szCs w:val="21"/>
              </w:rPr>
            </w:pPr>
          </w:p>
          <w:p w:rsidR="00BB238E" w:rsidRDefault="00BB238E" w:rsidP="00201F1A">
            <w:pPr>
              <w:autoSpaceDN w:val="0"/>
              <w:adjustRightInd w:val="0"/>
              <w:snapToGrid w:val="0"/>
              <w:jc w:val="left"/>
              <w:rPr>
                <w:szCs w:val="21"/>
              </w:rPr>
            </w:pPr>
          </w:p>
          <w:p w:rsidR="00BB238E" w:rsidRDefault="00BB238E" w:rsidP="00201F1A">
            <w:pPr>
              <w:autoSpaceDN w:val="0"/>
              <w:adjustRightInd w:val="0"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</w:t>
            </w:r>
            <w:r w:rsidRPr="00E810D3">
              <w:rPr>
                <w:rFonts w:hint="eastAsia"/>
                <w:sz w:val="24"/>
                <w:szCs w:val="24"/>
              </w:rPr>
              <w:t>人</w:t>
            </w:r>
            <w:r>
              <w:rPr>
                <w:rFonts w:hint="eastAsia"/>
                <w:sz w:val="24"/>
                <w:szCs w:val="24"/>
              </w:rPr>
              <w:t>（签字）：</w:t>
            </w:r>
          </w:p>
          <w:p w:rsidR="00BB238E" w:rsidRPr="00817729" w:rsidRDefault="00BB238E" w:rsidP="002C7969">
            <w:pPr>
              <w:autoSpaceDN w:val="0"/>
              <w:adjustRightInd w:val="0"/>
              <w:snapToGrid w:val="0"/>
              <w:ind w:firstLineChars="2250" w:firstLine="5400"/>
              <w:jc w:val="left"/>
              <w:rPr>
                <w:szCs w:val="21"/>
              </w:rPr>
            </w:pPr>
            <w:r w:rsidRPr="00E810D3"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</w:t>
            </w:r>
            <w:r w:rsidRPr="00E810D3"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</w:t>
            </w:r>
            <w:r w:rsidRPr="00E810D3"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BB238E" w:rsidRDefault="00BB238E">
      <w:bookmarkStart w:id="0" w:name="_GoBack"/>
      <w:bookmarkEnd w:id="0"/>
    </w:p>
    <w:sectPr w:rsidR="00BB238E" w:rsidSect="00FE2C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238E" w:rsidRDefault="00BB238E" w:rsidP="00201F1A">
      <w:r>
        <w:separator/>
      </w:r>
    </w:p>
  </w:endnote>
  <w:endnote w:type="continuationSeparator" w:id="0">
    <w:p w:rsidR="00BB238E" w:rsidRDefault="00BB238E" w:rsidP="00201F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238E" w:rsidRDefault="00BB238E" w:rsidP="00201F1A">
      <w:r>
        <w:separator/>
      </w:r>
    </w:p>
  </w:footnote>
  <w:footnote w:type="continuationSeparator" w:id="0">
    <w:p w:rsidR="00BB238E" w:rsidRDefault="00BB238E" w:rsidP="00201F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217B"/>
    <w:rsid w:val="00016D94"/>
    <w:rsid w:val="00082D3B"/>
    <w:rsid w:val="000F3B4C"/>
    <w:rsid w:val="00201F1A"/>
    <w:rsid w:val="002556BB"/>
    <w:rsid w:val="002C7969"/>
    <w:rsid w:val="00342016"/>
    <w:rsid w:val="003C217B"/>
    <w:rsid w:val="003F7F0A"/>
    <w:rsid w:val="004A49F6"/>
    <w:rsid w:val="00524237"/>
    <w:rsid w:val="00642D47"/>
    <w:rsid w:val="006C4585"/>
    <w:rsid w:val="007209BC"/>
    <w:rsid w:val="00721B69"/>
    <w:rsid w:val="0074149A"/>
    <w:rsid w:val="00780895"/>
    <w:rsid w:val="007A4DA4"/>
    <w:rsid w:val="007D5406"/>
    <w:rsid w:val="00817729"/>
    <w:rsid w:val="008974F2"/>
    <w:rsid w:val="00A53E94"/>
    <w:rsid w:val="00B51925"/>
    <w:rsid w:val="00B80414"/>
    <w:rsid w:val="00BB238E"/>
    <w:rsid w:val="00BE07B9"/>
    <w:rsid w:val="00BF4DF9"/>
    <w:rsid w:val="00C86FED"/>
    <w:rsid w:val="00CA5AD8"/>
    <w:rsid w:val="00DC67D9"/>
    <w:rsid w:val="00E810D3"/>
    <w:rsid w:val="00EA7795"/>
    <w:rsid w:val="00F55760"/>
    <w:rsid w:val="00FE2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17B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201F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01F1A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201F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01F1A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2556B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556B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2</Pages>
  <Words>44</Words>
  <Characters>253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Sky123.Org</cp:lastModifiedBy>
  <cp:revision>14</cp:revision>
  <cp:lastPrinted>2016-10-28T01:58:00Z</cp:lastPrinted>
  <dcterms:created xsi:type="dcterms:W3CDTF">2016-10-26T03:19:00Z</dcterms:created>
  <dcterms:modified xsi:type="dcterms:W3CDTF">2017-11-21T03:10:00Z</dcterms:modified>
</cp:coreProperties>
</file>